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0A" w:rsidRPr="007E4CEB" w:rsidRDefault="00F2430A" w:rsidP="007E4CEB">
      <w:pPr>
        <w:pStyle w:val="Heading1"/>
        <w:spacing w:before="0"/>
        <w:jc w:val="both"/>
        <w:rPr>
          <w:rFonts w:ascii="Times New Roman" w:hAnsi="Times New Roman"/>
          <w:b w:val="0"/>
          <w:color w:val="000000"/>
        </w:rPr>
      </w:pPr>
      <w:r w:rsidRPr="007E4CEB">
        <w:rPr>
          <w:rFonts w:ascii="Times New Roman" w:hAnsi="Times New Roman"/>
          <w:color w:val="000000"/>
        </w:rPr>
        <w:t>Лист динамического сопровождения (при повторном обращении)</w:t>
      </w:r>
    </w:p>
    <w:p w:rsidR="00F2430A" w:rsidRPr="007E4CEB" w:rsidRDefault="00F2430A" w:rsidP="007E4CEB">
      <w:pPr>
        <w:jc w:val="both"/>
        <w:rPr>
          <w:sz w:val="28"/>
          <w:szCs w:val="28"/>
        </w:rPr>
      </w:pPr>
      <w:r w:rsidRPr="007E4CEB">
        <w:rPr>
          <w:sz w:val="28"/>
          <w:szCs w:val="28"/>
        </w:rPr>
        <w:t>__________________________________________________________</w:t>
      </w:r>
    </w:p>
    <w:p w:rsidR="00F2430A" w:rsidRPr="007E4CEB" w:rsidRDefault="00F2430A" w:rsidP="007E4CEB">
      <w:pPr>
        <w:jc w:val="both"/>
        <w:rPr>
          <w:sz w:val="28"/>
          <w:szCs w:val="28"/>
        </w:rPr>
      </w:pPr>
      <w:r w:rsidRPr="007E4CEB">
        <w:rPr>
          <w:sz w:val="28"/>
          <w:szCs w:val="28"/>
        </w:rPr>
        <w:t>(Ф.И.О. ребенка, дата рождения)</w:t>
      </w:r>
    </w:p>
    <w:p w:rsidR="00F2430A" w:rsidRPr="007E4CEB" w:rsidRDefault="00F2430A" w:rsidP="007E4CEB">
      <w:pPr>
        <w:jc w:val="both"/>
        <w:rPr>
          <w:sz w:val="28"/>
          <w:szCs w:val="28"/>
        </w:rPr>
      </w:pPr>
    </w:p>
    <w:tbl>
      <w:tblPr>
        <w:tblW w:w="100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89"/>
        <w:gridCol w:w="1275"/>
      </w:tblGrid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Дата обращения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Инициатор обращения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Заключение консилиума или психолого-педагогическое представление с указанием возникшей проблемы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Образовательный маршрут, рекомендуемый ПМПК (предыдущее решение ПМПК)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Диагностический период обучения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Ведущий специалист, назначенный</w:t>
            </w: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E4CEB">
              <w:rPr>
                <w:sz w:val="28"/>
                <w:szCs w:val="28"/>
              </w:rPr>
              <w:t>ПМП консилиумом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Специалисты, проводившие коррекционно-развивающую работу с обучающимся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Направления коррекционно-развивающей работы  и психолого-педагогической помощи (в каких направления работали с обучающимся каждый специалист)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Результаты коррекционно-развивающей работы и психолого-педагогической помощи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rPr>
          <w:trHeight w:val="70"/>
        </w:trPr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Срок повторного представления на ПМПК (рекомендуемый ПМПК)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Информирование родителей (законных представителей) о результатах проведенной работы с обучающимся.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  <w:tr w:rsidR="00F2430A" w:rsidRPr="007E4CEB" w:rsidTr="007E4CEB">
        <w:tc>
          <w:tcPr>
            <w:tcW w:w="8789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  <w:r w:rsidRPr="007E4CEB">
              <w:rPr>
                <w:sz w:val="28"/>
                <w:szCs w:val="28"/>
              </w:rPr>
              <w:t>Принимал ли обучающийся лечение, рекомендованное врачом-психиатром.</w:t>
            </w:r>
          </w:p>
        </w:tc>
        <w:tc>
          <w:tcPr>
            <w:tcW w:w="1275" w:type="dxa"/>
          </w:tcPr>
          <w:p w:rsidR="00F2430A" w:rsidRPr="007E4CEB" w:rsidRDefault="00F2430A" w:rsidP="007E4CEB">
            <w:pPr>
              <w:jc w:val="both"/>
              <w:rPr>
                <w:sz w:val="28"/>
                <w:szCs w:val="28"/>
              </w:rPr>
            </w:pPr>
          </w:p>
        </w:tc>
      </w:tr>
    </w:tbl>
    <w:p w:rsidR="00F2430A" w:rsidRPr="007E4CEB" w:rsidRDefault="00F2430A" w:rsidP="007E4CEB">
      <w:pPr>
        <w:jc w:val="both"/>
        <w:rPr>
          <w:bCs/>
          <w:sz w:val="28"/>
          <w:szCs w:val="28"/>
        </w:rPr>
      </w:pPr>
    </w:p>
    <w:p w:rsidR="00F2430A" w:rsidRPr="007E4CEB" w:rsidRDefault="00F2430A" w:rsidP="007E4CEB">
      <w:pPr>
        <w:jc w:val="both"/>
        <w:rPr>
          <w:sz w:val="28"/>
          <w:szCs w:val="28"/>
        </w:rPr>
      </w:pP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EB">
        <w:rPr>
          <w:rFonts w:ascii="Times New Roman" w:hAnsi="Times New Roman" w:cs="Times New Roman"/>
          <w:b/>
          <w:sz w:val="28"/>
          <w:szCs w:val="28"/>
        </w:rPr>
        <w:t>Председатель ПМПконсилиума:</w:t>
      </w:r>
      <w:r w:rsidRPr="007E4C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CEB">
        <w:rPr>
          <w:rFonts w:ascii="Times New Roman" w:hAnsi="Times New Roman" w:cs="Times New Roman"/>
          <w:b/>
          <w:sz w:val="28"/>
          <w:szCs w:val="28"/>
        </w:rPr>
        <w:t>Специалисты ПМПконсилиума: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EB">
        <w:rPr>
          <w:rFonts w:ascii="Times New Roman" w:hAnsi="Times New Roman" w:cs="Times New Roman"/>
          <w:sz w:val="28"/>
          <w:szCs w:val="28"/>
        </w:rPr>
        <w:t>Педагог-</w:t>
      </w:r>
      <w:r>
        <w:rPr>
          <w:rFonts w:ascii="Times New Roman" w:hAnsi="Times New Roman" w:cs="Times New Roman"/>
          <w:sz w:val="28"/>
          <w:szCs w:val="28"/>
        </w:rPr>
        <w:t>психолог</w:t>
      </w:r>
      <w:r w:rsidRPr="007E4C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EB">
        <w:rPr>
          <w:rFonts w:ascii="Times New Roman" w:hAnsi="Times New Roman" w:cs="Times New Roman"/>
          <w:sz w:val="28"/>
          <w:szCs w:val="28"/>
        </w:rPr>
        <w:t xml:space="preserve">Социальный педагог </w:t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EB">
        <w:rPr>
          <w:rFonts w:ascii="Times New Roman" w:hAnsi="Times New Roman" w:cs="Times New Roman"/>
          <w:sz w:val="28"/>
          <w:szCs w:val="28"/>
        </w:rPr>
        <w:t xml:space="preserve">Мед.работник </w:t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tabs>
          <w:tab w:val="left" w:pos="680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30A" w:rsidRPr="007E4CEB" w:rsidRDefault="00F2430A" w:rsidP="007E4CEB">
      <w:pPr>
        <w:pStyle w:val="NoSpacing"/>
        <w:tabs>
          <w:tab w:val="left" w:pos="680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CEB">
        <w:rPr>
          <w:rFonts w:ascii="Times New Roman" w:hAnsi="Times New Roman" w:cs="Times New Roman"/>
          <w:sz w:val="28"/>
          <w:szCs w:val="28"/>
        </w:rPr>
        <w:t>Педагоги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4CEB">
        <w:rPr>
          <w:rFonts w:ascii="Times New Roman" w:hAnsi="Times New Roman" w:cs="Times New Roman"/>
          <w:sz w:val="28"/>
          <w:szCs w:val="28"/>
        </w:rPr>
        <w:t>подпись</w:t>
      </w:r>
    </w:p>
    <w:p w:rsidR="00F2430A" w:rsidRPr="007E4CEB" w:rsidRDefault="00F2430A" w:rsidP="007E4CEB">
      <w:pPr>
        <w:pStyle w:val="NoSpacing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2430A" w:rsidRPr="007E4CEB" w:rsidRDefault="00F2430A" w:rsidP="007E4CEB">
      <w:pPr>
        <w:jc w:val="both"/>
        <w:rPr>
          <w:sz w:val="28"/>
          <w:szCs w:val="28"/>
        </w:rPr>
      </w:pPr>
      <w:r w:rsidRPr="007E4CEB">
        <w:rPr>
          <w:sz w:val="28"/>
          <w:szCs w:val="28"/>
        </w:rPr>
        <w:t>Дата ______________________________</w:t>
      </w:r>
    </w:p>
    <w:sectPr w:rsidR="00F2430A" w:rsidRPr="007E4CEB" w:rsidSect="001563A5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30A" w:rsidRDefault="00F2430A" w:rsidP="00F43B40">
      <w:r>
        <w:separator/>
      </w:r>
    </w:p>
  </w:endnote>
  <w:endnote w:type="continuationSeparator" w:id="0">
    <w:p w:rsidR="00F2430A" w:rsidRDefault="00F2430A" w:rsidP="00F4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30A" w:rsidRDefault="00F2430A" w:rsidP="00F43B40">
      <w:r>
        <w:separator/>
      </w:r>
    </w:p>
  </w:footnote>
  <w:footnote w:type="continuationSeparator" w:id="0">
    <w:p w:rsidR="00F2430A" w:rsidRDefault="00F2430A" w:rsidP="00F43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54A1D8"/>
    <w:lvl w:ilvl="0">
      <w:numFmt w:val="bullet"/>
      <w:lvlText w:val="*"/>
      <w:lvlJc w:val="left"/>
    </w:lvl>
  </w:abstractNum>
  <w:abstractNum w:abstractNumId="1">
    <w:nsid w:val="03CF3918"/>
    <w:multiLevelType w:val="hybridMultilevel"/>
    <w:tmpl w:val="1FF0A4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3693798"/>
    <w:multiLevelType w:val="hybridMultilevel"/>
    <w:tmpl w:val="0888B03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467069C3"/>
    <w:multiLevelType w:val="hybridMultilevel"/>
    <w:tmpl w:val="6B1A21D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CCF2AE9"/>
    <w:multiLevelType w:val="hybridMultilevel"/>
    <w:tmpl w:val="2068A286"/>
    <w:lvl w:ilvl="0" w:tplc="E7983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  <w:rPr>
        <w:rFonts w:cs="Times New Roman"/>
      </w:rPr>
    </w:lvl>
  </w:abstractNum>
  <w:abstractNum w:abstractNumId="5">
    <w:nsid w:val="611D5B2F"/>
    <w:multiLevelType w:val="hybridMultilevel"/>
    <w:tmpl w:val="B4BADF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C1113C3"/>
    <w:multiLevelType w:val="singleLevel"/>
    <w:tmpl w:val="08225C5E"/>
    <w:lvl w:ilvl="0">
      <w:start w:val="2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—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1F2"/>
    <w:rsid w:val="00000095"/>
    <w:rsid w:val="00030360"/>
    <w:rsid w:val="00030C63"/>
    <w:rsid w:val="00037D98"/>
    <w:rsid w:val="00050DF4"/>
    <w:rsid w:val="00051D1B"/>
    <w:rsid w:val="000A1ABA"/>
    <w:rsid w:val="000D6925"/>
    <w:rsid w:val="000E7C2C"/>
    <w:rsid w:val="001117D3"/>
    <w:rsid w:val="001136D3"/>
    <w:rsid w:val="00125B7B"/>
    <w:rsid w:val="001563A5"/>
    <w:rsid w:val="00185946"/>
    <w:rsid w:val="001D2404"/>
    <w:rsid w:val="001F67BD"/>
    <w:rsid w:val="00233D88"/>
    <w:rsid w:val="002B3CCE"/>
    <w:rsid w:val="002C6610"/>
    <w:rsid w:val="00307467"/>
    <w:rsid w:val="0031244D"/>
    <w:rsid w:val="0035377F"/>
    <w:rsid w:val="003D3DD5"/>
    <w:rsid w:val="00414049"/>
    <w:rsid w:val="004168A1"/>
    <w:rsid w:val="0044417F"/>
    <w:rsid w:val="00455927"/>
    <w:rsid w:val="00464BA6"/>
    <w:rsid w:val="00487B87"/>
    <w:rsid w:val="004F3700"/>
    <w:rsid w:val="004F5C4E"/>
    <w:rsid w:val="00531945"/>
    <w:rsid w:val="00543892"/>
    <w:rsid w:val="005509DF"/>
    <w:rsid w:val="0055263F"/>
    <w:rsid w:val="0058089D"/>
    <w:rsid w:val="00580FF3"/>
    <w:rsid w:val="005930E2"/>
    <w:rsid w:val="005C151C"/>
    <w:rsid w:val="005D6517"/>
    <w:rsid w:val="00605534"/>
    <w:rsid w:val="00617026"/>
    <w:rsid w:val="006271F2"/>
    <w:rsid w:val="0064526A"/>
    <w:rsid w:val="006454C6"/>
    <w:rsid w:val="00657088"/>
    <w:rsid w:val="006C5B2F"/>
    <w:rsid w:val="006D43E6"/>
    <w:rsid w:val="006E063A"/>
    <w:rsid w:val="007614C6"/>
    <w:rsid w:val="00776DD1"/>
    <w:rsid w:val="00792BF2"/>
    <w:rsid w:val="007A1E54"/>
    <w:rsid w:val="007E4CEB"/>
    <w:rsid w:val="00826B02"/>
    <w:rsid w:val="00850052"/>
    <w:rsid w:val="00860565"/>
    <w:rsid w:val="008835B0"/>
    <w:rsid w:val="008852FC"/>
    <w:rsid w:val="00894400"/>
    <w:rsid w:val="008A1455"/>
    <w:rsid w:val="008C5397"/>
    <w:rsid w:val="008C64C1"/>
    <w:rsid w:val="008E45B2"/>
    <w:rsid w:val="008F3527"/>
    <w:rsid w:val="00913BAE"/>
    <w:rsid w:val="00914DDC"/>
    <w:rsid w:val="009615A0"/>
    <w:rsid w:val="00964902"/>
    <w:rsid w:val="00971E1F"/>
    <w:rsid w:val="00993E5E"/>
    <w:rsid w:val="009A04A9"/>
    <w:rsid w:val="009B5AAE"/>
    <w:rsid w:val="009D1F24"/>
    <w:rsid w:val="009E238B"/>
    <w:rsid w:val="009E509C"/>
    <w:rsid w:val="00A43A79"/>
    <w:rsid w:val="00A503F4"/>
    <w:rsid w:val="00A54D24"/>
    <w:rsid w:val="00A5532B"/>
    <w:rsid w:val="00A75268"/>
    <w:rsid w:val="00AB7ED2"/>
    <w:rsid w:val="00AF1B41"/>
    <w:rsid w:val="00B5559B"/>
    <w:rsid w:val="00B71D6F"/>
    <w:rsid w:val="00BB5188"/>
    <w:rsid w:val="00BC5832"/>
    <w:rsid w:val="00BE2546"/>
    <w:rsid w:val="00BF3C64"/>
    <w:rsid w:val="00C338DF"/>
    <w:rsid w:val="00C43A2B"/>
    <w:rsid w:val="00C51EC7"/>
    <w:rsid w:val="00C87820"/>
    <w:rsid w:val="00D128C7"/>
    <w:rsid w:val="00D142D9"/>
    <w:rsid w:val="00D17EBB"/>
    <w:rsid w:val="00D20229"/>
    <w:rsid w:val="00D233A4"/>
    <w:rsid w:val="00D611D9"/>
    <w:rsid w:val="00DD1095"/>
    <w:rsid w:val="00DD5B70"/>
    <w:rsid w:val="00DF36C3"/>
    <w:rsid w:val="00E10A6F"/>
    <w:rsid w:val="00E20F97"/>
    <w:rsid w:val="00E3703D"/>
    <w:rsid w:val="00E470BE"/>
    <w:rsid w:val="00EC3AA5"/>
    <w:rsid w:val="00EE2FDE"/>
    <w:rsid w:val="00EE6472"/>
    <w:rsid w:val="00F07CF0"/>
    <w:rsid w:val="00F13FD5"/>
    <w:rsid w:val="00F2430A"/>
    <w:rsid w:val="00F43B40"/>
    <w:rsid w:val="00F45E3C"/>
    <w:rsid w:val="00F530A1"/>
    <w:rsid w:val="00FD07FC"/>
    <w:rsid w:val="00FE0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71F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692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0F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647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647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271F2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FF3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692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0F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6472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6472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271F2"/>
    <w:rPr>
      <w:rFonts w:ascii="Times New Roman" w:hAnsi="Times New Roman" w:cs="Times New Roman"/>
      <w:b/>
      <w:b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80FF3"/>
    <w:rPr>
      <w:rFonts w:ascii="Cambria" w:hAnsi="Cambria" w:cs="Times New Roman"/>
      <w:color w:val="404040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6271F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271F2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271F2"/>
    <w:pPr>
      <w:ind w:firstLine="567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71F2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271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71F2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6271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271F2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6271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71F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заголовок_табл"/>
    <w:basedOn w:val="Normal"/>
    <w:uiPriority w:val="99"/>
    <w:rsid w:val="006271F2"/>
    <w:pPr>
      <w:tabs>
        <w:tab w:val="left" w:pos="645"/>
      </w:tabs>
      <w:autoSpaceDE w:val="0"/>
      <w:autoSpaceDN w:val="0"/>
      <w:adjustRightInd w:val="0"/>
    </w:pPr>
    <w:rPr>
      <w:rFonts w:ascii="PragmaticaC" w:hAnsi="PragmaticaC"/>
      <w:b/>
      <w:bCs/>
      <w:color w:val="000000"/>
    </w:rPr>
  </w:style>
  <w:style w:type="paragraph" w:styleId="Header">
    <w:name w:val="header"/>
    <w:basedOn w:val="Normal"/>
    <w:link w:val="HeaderChar"/>
    <w:uiPriority w:val="99"/>
    <w:rsid w:val="00F43B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43B4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43B4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43B40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552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5263F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B3CCE"/>
    <w:pPr>
      <w:widowControl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15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190</Words>
  <Characters>1086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</dc:creator>
  <cp:keywords/>
  <dc:description/>
  <cp:lastModifiedBy>днс</cp:lastModifiedBy>
  <cp:revision>4</cp:revision>
  <cp:lastPrinted>2016-10-28T08:58:00Z</cp:lastPrinted>
  <dcterms:created xsi:type="dcterms:W3CDTF">2017-02-27T11:26:00Z</dcterms:created>
  <dcterms:modified xsi:type="dcterms:W3CDTF">2018-05-04T18:25:00Z</dcterms:modified>
</cp:coreProperties>
</file>